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EC" w:rsidRPr="00F739AA" w:rsidRDefault="000F7AEC" w:rsidP="003A236D">
      <w:pPr>
        <w:spacing w:line="50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 w:rsidRPr="00F739AA">
        <w:rPr>
          <w:rFonts w:ascii="华文中宋" w:eastAsia="华文中宋" w:hAnsi="华文中宋" w:cs="华文中宋" w:hint="eastAsia"/>
          <w:b/>
          <w:bCs/>
          <w:sz w:val="32"/>
          <w:szCs w:val="32"/>
        </w:rPr>
        <w:t>中国传媒大学硕士研究生入学考试</w:t>
      </w:r>
    </w:p>
    <w:p w:rsidR="000F7AEC" w:rsidRPr="003A236D" w:rsidRDefault="000F7AEC" w:rsidP="003A236D">
      <w:pPr>
        <w:spacing w:line="50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《</w:t>
      </w:r>
      <w:r w:rsidRPr="003A236D">
        <w:rPr>
          <w:rFonts w:ascii="华文中宋" w:eastAsia="华文中宋" w:hAnsi="华文中宋" w:cs="华文中宋" w:hint="eastAsia"/>
          <w:b/>
          <w:bCs/>
          <w:sz w:val="32"/>
          <w:szCs w:val="32"/>
        </w:rPr>
        <w:t>汉语写作与百科知识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》</w:t>
      </w:r>
      <w:r w:rsidRPr="003A236D">
        <w:rPr>
          <w:rFonts w:ascii="华文中宋" w:eastAsia="华文中宋" w:hAnsi="华文中宋" w:cs="华文中宋" w:hint="eastAsia"/>
          <w:b/>
          <w:bCs/>
          <w:sz w:val="32"/>
          <w:szCs w:val="32"/>
        </w:rPr>
        <w:t>考试大纲</w:t>
      </w:r>
    </w:p>
    <w:p w:rsidR="000F7AEC" w:rsidRPr="00265B2D" w:rsidRDefault="000F7AEC" w:rsidP="00265B2D">
      <w:pPr>
        <w:rPr>
          <w:rFonts w:cs="Times New Roman"/>
        </w:rPr>
      </w:pPr>
    </w:p>
    <w:p w:rsidR="000F7AEC" w:rsidRPr="00265B2D" w:rsidRDefault="000F7AEC" w:rsidP="00265B2D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265B2D">
        <w:rPr>
          <w:rFonts w:cs="宋体" w:hint="eastAsia"/>
          <w:b/>
          <w:bCs/>
          <w:sz w:val="24"/>
          <w:szCs w:val="24"/>
        </w:rPr>
        <w:t>考试目的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汉语写作与百科知识考试是全日制翻译硕士专业学位</w:t>
      </w:r>
      <w:r>
        <w:t>(MTI)</w:t>
      </w:r>
      <w:r>
        <w:rPr>
          <w:rFonts w:cs="宋体" w:hint="eastAsia"/>
        </w:rPr>
        <w:t>研究生入学考试的专业基础</w:t>
      </w:r>
    </w:p>
    <w:p w:rsidR="000F7AEC" w:rsidRDefault="000F7AEC" w:rsidP="00265B2D">
      <w:pPr>
        <w:spacing w:line="360" w:lineRule="auto"/>
        <w:rPr>
          <w:rFonts w:cs="Times New Roman"/>
        </w:rPr>
      </w:pPr>
      <w:r>
        <w:rPr>
          <w:rFonts w:cs="宋体" w:hint="eastAsia"/>
        </w:rPr>
        <w:t>课考试科目，其目的是考查学生是否具备进行</w:t>
      </w:r>
      <w:r>
        <w:t>MTI</w:t>
      </w:r>
      <w:r>
        <w:rPr>
          <w:rFonts w:cs="宋体" w:hint="eastAsia"/>
        </w:rPr>
        <w:t>学习所要求的汉语水平。</w:t>
      </w:r>
    </w:p>
    <w:p w:rsidR="000F7AEC" w:rsidRPr="00265B2D" w:rsidRDefault="000F7AEC" w:rsidP="00265B2D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265B2D">
        <w:rPr>
          <w:rFonts w:cs="宋体" w:hint="eastAsia"/>
          <w:b/>
          <w:bCs/>
          <w:sz w:val="24"/>
          <w:szCs w:val="24"/>
        </w:rPr>
        <w:t>考试性质与范围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本考试是测试考生百科知识和汉语写作水平的尺度参照性水平考试。考试范围包括本大纲规定的百科知识和汉语写作水平。</w:t>
      </w:r>
    </w:p>
    <w:p w:rsidR="000F7AEC" w:rsidRPr="00265B2D" w:rsidRDefault="000F7AEC" w:rsidP="00265B2D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265B2D">
        <w:rPr>
          <w:rFonts w:cs="宋体" w:hint="eastAsia"/>
          <w:b/>
          <w:bCs/>
          <w:sz w:val="24"/>
          <w:szCs w:val="24"/>
        </w:rPr>
        <w:t>考试基本要求</w:t>
      </w:r>
    </w:p>
    <w:p w:rsidR="000F7AEC" w:rsidRDefault="000F7AEC" w:rsidP="00265B2D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具备一定中外文化，以及政治、经济、法律等方面的背景知识。</w:t>
      </w:r>
    </w:p>
    <w:p w:rsidR="000F7AEC" w:rsidRDefault="000F7AEC" w:rsidP="00265B2D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具备较强的现代汉语基本功。</w:t>
      </w:r>
    </w:p>
    <w:p w:rsidR="000F7AEC" w:rsidRDefault="000F7AEC" w:rsidP="00265B2D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具备较强的现代汉语写作能力。</w:t>
      </w:r>
    </w:p>
    <w:p w:rsidR="000F7AEC" w:rsidRPr="00265B2D" w:rsidRDefault="000F7AEC" w:rsidP="00265B2D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265B2D">
        <w:rPr>
          <w:rFonts w:cs="宋体" w:hint="eastAsia"/>
          <w:b/>
          <w:bCs/>
          <w:sz w:val="24"/>
          <w:szCs w:val="24"/>
        </w:rPr>
        <w:t>考试形式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本考试采取客观试题与主观试题相结合，单项技能测试与综合技能测试相结合的方法，强调考生的百科知识和汉语写作能力。各语种考生统一用汉语答题。试题分类参见“考试内容一览表”。</w:t>
      </w:r>
    </w:p>
    <w:p w:rsidR="000F7AEC" w:rsidRPr="00265B2D" w:rsidRDefault="000F7AEC" w:rsidP="00265B2D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265B2D">
        <w:rPr>
          <w:rFonts w:cs="宋体" w:hint="eastAsia"/>
          <w:b/>
          <w:bCs/>
          <w:sz w:val="24"/>
          <w:szCs w:val="24"/>
        </w:rPr>
        <w:t>考试内容</w:t>
      </w:r>
    </w:p>
    <w:p w:rsidR="000F7AEC" w:rsidRDefault="000F7AEC" w:rsidP="00265B2D">
      <w:pPr>
        <w:pStyle w:val="ListParagraph"/>
        <w:spacing w:line="360" w:lineRule="auto"/>
        <w:ind w:left="420" w:firstLineChars="0" w:firstLine="0"/>
        <w:rPr>
          <w:rFonts w:cs="Times New Roman"/>
        </w:rPr>
      </w:pPr>
      <w:r>
        <w:rPr>
          <w:rFonts w:cs="宋体" w:hint="eastAsia"/>
        </w:rPr>
        <w:t>本考试包括三个部分：百科知识、应用文写作、命题作文。总分</w:t>
      </w:r>
      <w:r>
        <w:t>150</w:t>
      </w:r>
      <w:r>
        <w:rPr>
          <w:rFonts w:cs="宋体" w:hint="eastAsia"/>
        </w:rPr>
        <w:t>分。</w:t>
      </w:r>
    </w:p>
    <w:p w:rsidR="000F7AEC" w:rsidRPr="001B20ED" w:rsidRDefault="000F7AEC" w:rsidP="00265B2D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1B20ED">
        <w:rPr>
          <w:b/>
          <w:bCs/>
          <w:sz w:val="28"/>
          <w:szCs w:val="28"/>
        </w:rPr>
        <w:fldChar w:fldCharType="begin"/>
      </w:r>
      <w:r w:rsidRPr="001B20ED">
        <w:rPr>
          <w:b/>
          <w:bCs/>
          <w:sz w:val="28"/>
          <w:szCs w:val="28"/>
        </w:rPr>
        <w:instrText>= 1 \* ROMAN</w:instrText>
      </w:r>
      <w:r w:rsidRPr="001B20ED">
        <w:rPr>
          <w:b/>
          <w:bCs/>
          <w:sz w:val="28"/>
          <w:szCs w:val="28"/>
        </w:rPr>
        <w:fldChar w:fldCharType="separate"/>
      </w:r>
      <w:r w:rsidRPr="001B20ED">
        <w:rPr>
          <w:b/>
          <w:bCs/>
          <w:noProof/>
          <w:sz w:val="28"/>
          <w:szCs w:val="28"/>
        </w:rPr>
        <w:t>I</w:t>
      </w:r>
      <w:r w:rsidRPr="001B20ED">
        <w:rPr>
          <w:b/>
          <w:bCs/>
          <w:sz w:val="28"/>
          <w:szCs w:val="28"/>
        </w:rPr>
        <w:fldChar w:fldCharType="end"/>
      </w:r>
      <w:r w:rsidRPr="001B20ED">
        <w:rPr>
          <w:b/>
          <w:bCs/>
          <w:sz w:val="28"/>
          <w:szCs w:val="28"/>
        </w:rPr>
        <w:t xml:space="preserve">. </w:t>
      </w:r>
      <w:r w:rsidRPr="001B20ED">
        <w:rPr>
          <w:rFonts w:cs="宋体" w:hint="eastAsia"/>
          <w:b/>
          <w:bCs/>
        </w:rPr>
        <w:t>百科知识</w:t>
      </w:r>
    </w:p>
    <w:p w:rsidR="000F7AEC" w:rsidRDefault="000F7AEC" w:rsidP="00265B2D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考试要求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要求考生对中外文化，国内国际政治、经济、法律以及中外人文、历史、地理等方面有一定的了解。</w:t>
      </w:r>
    </w:p>
    <w:p w:rsidR="000F7AEC" w:rsidRDefault="000F7AEC" w:rsidP="00265B2D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题型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要求考生解释出现在不同主题的短文中涉及上述内容的</w:t>
      </w:r>
      <w:r>
        <w:t>20</w:t>
      </w:r>
      <w:r>
        <w:rPr>
          <w:rFonts w:cs="宋体" w:hint="eastAsia"/>
        </w:rPr>
        <w:t>个名词。每个名词</w:t>
      </w:r>
      <w:r>
        <w:t>2.5</w:t>
      </w:r>
      <w:r>
        <w:rPr>
          <w:rFonts w:cs="宋体" w:hint="eastAsia"/>
        </w:rPr>
        <w:t>分，总分</w:t>
      </w:r>
      <w:r>
        <w:t>50</w:t>
      </w:r>
      <w:r>
        <w:rPr>
          <w:rFonts w:cs="宋体" w:hint="eastAsia"/>
        </w:rPr>
        <w:t>分。</w:t>
      </w:r>
    </w:p>
    <w:p w:rsidR="000F7AEC" w:rsidRDefault="000F7AEC" w:rsidP="00265B2D">
      <w:pPr>
        <w:spacing w:line="360" w:lineRule="auto"/>
        <w:rPr>
          <w:rFonts w:cs="Times New Roman"/>
          <w:b/>
          <w:bCs/>
        </w:rPr>
      </w:pPr>
      <w:r w:rsidRPr="001B20ED">
        <w:rPr>
          <w:b/>
          <w:bCs/>
          <w:sz w:val="28"/>
          <w:szCs w:val="28"/>
        </w:rPr>
        <w:fldChar w:fldCharType="begin"/>
      </w:r>
      <w:r w:rsidRPr="001B20ED">
        <w:rPr>
          <w:b/>
          <w:bCs/>
          <w:sz w:val="28"/>
          <w:szCs w:val="28"/>
        </w:rPr>
        <w:instrText>= 2 \* ROMAN</w:instrText>
      </w:r>
      <w:r w:rsidRPr="001B20ED">
        <w:rPr>
          <w:b/>
          <w:bCs/>
          <w:sz w:val="28"/>
          <w:szCs w:val="28"/>
        </w:rPr>
        <w:fldChar w:fldCharType="separate"/>
      </w:r>
      <w:r w:rsidRPr="001B20ED">
        <w:rPr>
          <w:b/>
          <w:bCs/>
          <w:noProof/>
          <w:sz w:val="28"/>
          <w:szCs w:val="28"/>
        </w:rPr>
        <w:t>II</w:t>
      </w:r>
      <w:r w:rsidRPr="001B20ED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>.</w:t>
      </w:r>
      <w:r w:rsidRPr="001B20ED">
        <w:rPr>
          <w:rFonts w:cs="宋体" w:hint="eastAsia"/>
          <w:b/>
          <w:bCs/>
        </w:rPr>
        <w:t>应用文写作</w:t>
      </w:r>
    </w:p>
    <w:p w:rsidR="000F7AEC" w:rsidRPr="001B20ED" w:rsidRDefault="000F7AEC" w:rsidP="00265B2D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cs="Times New Roman"/>
        </w:rPr>
      </w:pPr>
      <w:r w:rsidRPr="001B20ED">
        <w:rPr>
          <w:rFonts w:cs="宋体" w:hint="eastAsia"/>
        </w:rPr>
        <w:t>考试要求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 w:rsidRPr="00DE0C49">
        <w:rPr>
          <w:rFonts w:cs="宋体" w:hint="eastAsia"/>
        </w:rPr>
        <w:t>该部分要求考生根据所提供的信息和场景写一篇</w:t>
      </w:r>
      <w:r w:rsidRPr="00DE0C49">
        <w:t>450</w:t>
      </w:r>
      <w:r w:rsidRPr="00DE0C49">
        <w:rPr>
          <w:rFonts w:cs="宋体" w:hint="eastAsia"/>
        </w:rPr>
        <w:t>左右的应用文，体裁包括说明文、会议通知、商务信函、备忘录、广告等，要求言简意赅，凸显专业性、技术性和实用性。</w:t>
      </w:r>
    </w:p>
    <w:p w:rsidR="000F7AEC" w:rsidRDefault="000F7AEC" w:rsidP="00265B2D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题材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试卷提供应用文写作的信息、场景及写作要求，由考生根据提示写作。总分</w:t>
      </w:r>
      <w:r>
        <w:t>40</w:t>
      </w:r>
      <w:r>
        <w:rPr>
          <w:rFonts w:cs="宋体" w:hint="eastAsia"/>
        </w:rPr>
        <w:t>分。</w:t>
      </w:r>
    </w:p>
    <w:p w:rsidR="000F7AEC" w:rsidRDefault="000F7AEC" w:rsidP="00265B2D">
      <w:pPr>
        <w:spacing w:line="360" w:lineRule="auto"/>
        <w:rPr>
          <w:rFonts w:cs="Times New Roman"/>
          <w:b/>
          <w:bCs/>
        </w:rPr>
      </w:pPr>
      <w:r w:rsidRPr="00DE0C49">
        <w:rPr>
          <w:b/>
          <w:bCs/>
          <w:sz w:val="28"/>
          <w:szCs w:val="28"/>
        </w:rPr>
        <w:fldChar w:fldCharType="begin"/>
      </w:r>
      <w:r w:rsidRPr="00DE0C49">
        <w:rPr>
          <w:b/>
          <w:bCs/>
          <w:sz w:val="28"/>
          <w:szCs w:val="28"/>
        </w:rPr>
        <w:instrText>= 3 \* ROMAN</w:instrText>
      </w:r>
      <w:r w:rsidRPr="00DE0C49">
        <w:rPr>
          <w:b/>
          <w:bCs/>
          <w:sz w:val="28"/>
          <w:szCs w:val="28"/>
        </w:rPr>
        <w:fldChar w:fldCharType="separate"/>
      </w:r>
      <w:r w:rsidRPr="00DE0C49">
        <w:rPr>
          <w:b/>
          <w:bCs/>
          <w:noProof/>
          <w:sz w:val="28"/>
          <w:szCs w:val="28"/>
        </w:rPr>
        <w:t>III</w:t>
      </w:r>
      <w:r w:rsidRPr="00DE0C49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>.</w:t>
      </w:r>
      <w:r>
        <w:rPr>
          <w:rFonts w:cs="宋体" w:hint="eastAsia"/>
          <w:b/>
          <w:bCs/>
        </w:rPr>
        <w:t>命题作文</w:t>
      </w:r>
    </w:p>
    <w:p w:rsidR="000F7AEC" w:rsidRDefault="000F7AEC" w:rsidP="00265B2D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考试要求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考生应能根据所给题目及要求写出一篇不少于</w:t>
      </w:r>
      <w:r>
        <w:t>800</w:t>
      </w:r>
      <w:r>
        <w:rPr>
          <w:rFonts w:cs="宋体" w:hint="eastAsia"/>
        </w:rPr>
        <w:t>字的现代汉语短文。体裁可以是说明文、议论文或应用文。要求文字通顺，用词得体，结构合理，文体恰当，文笔优美。</w:t>
      </w:r>
    </w:p>
    <w:p w:rsidR="000F7AEC" w:rsidRDefault="000F7AEC" w:rsidP="00265B2D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题型</w:t>
      </w:r>
    </w:p>
    <w:p w:rsidR="000F7AEC" w:rsidRDefault="000F7AEC" w:rsidP="00B55397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试卷给出情景和题目，由考生根据提示写作。总分</w:t>
      </w:r>
      <w:r>
        <w:t>60</w:t>
      </w:r>
      <w:r>
        <w:rPr>
          <w:rFonts w:cs="宋体" w:hint="eastAsia"/>
        </w:rPr>
        <w:t>分。</w:t>
      </w:r>
    </w:p>
    <w:p w:rsidR="000F7AEC" w:rsidRDefault="000F7AEC" w:rsidP="00265B2D">
      <w:pPr>
        <w:spacing w:line="360" w:lineRule="auto"/>
        <w:rPr>
          <w:rFonts w:cs="Times New Roman"/>
        </w:rPr>
      </w:pPr>
    </w:p>
    <w:p w:rsidR="000F7AEC" w:rsidRDefault="000F7AEC" w:rsidP="00B55397">
      <w:pPr>
        <w:spacing w:line="360" w:lineRule="auto"/>
        <w:ind w:firstLineChars="833" w:firstLine="31680"/>
        <w:rPr>
          <w:rFonts w:cs="Times New Roman"/>
          <w:b/>
          <w:bCs/>
        </w:rPr>
      </w:pPr>
      <w:r w:rsidRPr="00DE0C49">
        <w:rPr>
          <w:rFonts w:cs="宋体" w:hint="eastAsia"/>
          <w:b/>
          <w:bCs/>
        </w:rPr>
        <w:t>汉语写作与百科知识考试内容一览表</w:t>
      </w:r>
    </w:p>
    <w:p w:rsidR="000F7AEC" w:rsidRDefault="000F7AEC" w:rsidP="00265B2D">
      <w:pPr>
        <w:spacing w:line="360" w:lineRule="auto"/>
        <w:rPr>
          <w:rFonts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"/>
        <w:gridCol w:w="1410"/>
        <w:gridCol w:w="2220"/>
        <w:gridCol w:w="1830"/>
        <w:gridCol w:w="1965"/>
      </w:tblGrid>
      <w:tr w:rsidR="000F7AEC" w:rsidRPr="00A16939">
        <w:trPr>
          <w:trHeight w:val="449"/>
        </w:trPr>
        <w:tc>
          <w:tcPr>
            <w:tcW w:w="870" w:type="dxa"/>
          </w:tcPr>
          <w:p w:rsidR="000F7AEC" w:rsidRPr="00A16939" w:rsidRDefault="000F7AEC" w:rsidP="000F7AEC">
            <w:pPr>
              <w:spacing w:line="360" w:lineRule="auto"/>
              <w:ind w:firstLineChars="49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序号</w:t>
            </w:r>
          </w:p>
        </w:tc>
        <w:tc>
          <w:tcPr>
            <w:tcW w:w="1410" w:type="dxa"/>
          </w:tcPr>
          <w:p w:rsidR="000F7AEC" w:rsidRPr="00A16939" w:rsidRDefault="000F7AEC" w:rsidP="000F7AEC">
            <w:pPr>
              <w:spacing w:line="360" w:lineRule="auto"/>
              <w:ind w:firstLineChars="49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考试内容</w:t>
            </w:r>
          </w:p>
        </w:tc>
        <w:tc>
          <w:tcPr>
            <w:tcW w:w="2220" w:type="dxa"/>
          </w:tcPr>
          <w:p w:rsidR="000F7AEC" w:rsidRPr="00A16939" w:rsidRDefault="000F7AEC" w:rsidP="000F7AEC">
            <w:pPr>
              <w:spacing w:line="360" w:lineRule="auto"/>
              <w:ind w:firstLineChars="194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题型及题量</w:t>
            </w:r>
          </w:p>
        </w:tc>
        <w:tc>
          <w:tcPr>
            <w:tcW w:w="1830" w:type="dxa"/>
          </w:tcPr>
          <w:p w:rsidR="000F7AEC" w:rsidRPr="00A16939" w:rsidRDefault="000F7AEC" w:rsidP="000F7AEC">
            <w:pPr>
              <w:spacing w:line="360" w:lineRule="auto"/>
              <w:ind w:firstLineChars="294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分值</w:t>
            </w:r>
          </w:p>
        </w:tc>
        <w:tc>
          <w:tcPr>
            <w:tcW w:w="1965" w:type="dxa"/>
          </w:tcPr>
          <w:p w:rsidR="000F7AEC" w:rsidRPr="00A16939" w:rsidRDefault="000F7AEC" w:rsidP="000F7AEC">
            <w:pPr>
              <w:spacing w:line="360" w:lineRule="auto"/>
              <w:ind w:firstLineChars="98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时间（分钟）</w:t>
            </w:r>
          </w:p>
        </w:tc>
      </w:tr>
      <w:tr w:rsidR="000F7AEC" w:rsidRPr="00A16939">
        <w:trPr>
          <w:trHeight w:val="540"/>
        </w:trPr>
        <w:tc>
          <w:tcPr>
            <w:tcW w:w="870" w:type="dxa"/>
          </w:tcPr>
          <w:p w:rsidR="000F7AEC" w:rsidRPr="00A16939" w:rsidRDefault="000F7AEC" w:rsidP="00A16939">
            <w:pPr>
              <w:spacing w:line="360" w:lineRule="auto"/>
            </w:pPr>
            <w:r w:rsidRPr="00A16939">
              <w:t>1</w:t>
            </w:r>
          </w:p>
        </w:tc>
        <w:tc>
          <w:tcPr>
            <w:tcW w:w="141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百科知识</w:t>
            </w:r>
          </w:p>
        </w:tc>
        <w:tc>
          <w:tcPr>
            <w:tcW w:w="2220" w:type="dxa"/>
          </w:tcPr>
          <w:p w:rsidR="000F7AEC" w:rsidRPr="00A16939" w:rsidRDefault="000F7AEC" w:rsidP="000F7AEC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A16939">
              <w:t>20</w:t>
            </w:r>
            <w:r w:rsidRPr="00A16939">
              <w:rPr>
                <w:rFonts w:cs="宋体" w:hint="eastAsia"/>
              </w:rPr>
              <w:t>个词语解释</w:t>
            </w:r>
          </w:p>
        </w:tc>
        <w:tc>
          <w:tcPr>
            <w:tcW w:w="1830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  <w:r w:rsidRPr="00A16939">
              <w:t>50</w:t>
            </w:r>
          </w:p>
        </w:tc>
        <w:tc>
          <w:tcPr>
            <w:tcW w:w="1965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</w:p>
        </w:tc>
      </w:tr>
      <w:tr w:rsidR="000F7AEC" w:rsidRPr="00A16939">
        <w:trPr>
          <w:trHeight w:val="718"/>
        </w:trPr>
        <w:tc>
          <w:tcPr>
            <w:tcW w:w="870" w:type="dxa"/>
          </w:tcPr>
          <w:p w:rsidR="000F7AEC" w:rsidRPr="00A16939" w:rsidRDefault="000F7AEC" w:rsidP="00A16939">
            <w:pPr>
              <w:spacing w:line="360" w:lineRule="auto"/>
            </w:pPr>
            <w:r w:rsidRPr="00A16939">
              <w:t>2</w:t>
            </w:r>
          </w:p>
        </w:tc>
        <w:tc>
          <w:tcPr>
            <w:tcW w:w="141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应用文写作</w:t>
            </w:r>
          </w:p>
        </w:tc>
        <w:tc>
          <w:tcPr>
            <w:tcW w:w="2220" w:type="dxa"/>
          </w:tcPr>
          <w:p w:rsidR="000F7AEC" w:rsidRPr="00A16939" w:rsidRDefault="000F7AEC" w:rsidP="000F7AEC">
            <w:pPr>
              <w:spacing w:line="360" w:lineRule="auto"/>
              <w:ind w:firstLineChars="50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一篇应用文体文章，</w:t>
            </w:r>
          </w:p>
          <w:p w:rsidR="000F7AEC" w:rsidRPr="00A16939" w:rsidRDefault="000F7AEC" w:rsidP="000F7AEC">
            <w:pPr>
              <w:spacing w:line="360" w:lineRule="auto"/>
              <w:ind w:leftChars="100" w:left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约</w:t>
            </w:r>
            <w:r w:rsidRPr="00A16939">
              <w:t>450</w:t>
            </w:r>
            <w:r w:rsidRPr="00A16939">
              <w:rPr>
                <w:rFonts w:cs="宋体" w:hint="eastAsia"/>
              </w:rPr>
              <w:t>个汉字</w:t>
            </w:r>
          </w:p>
        </w:tc>
        <w:tc>
          <w:tcPr>
            <w:tcW w:w="1830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  <w:r w:rsidRPr="00A16939">
              <w:t>40</w:t>
            </w:r>
          </w:p>
        </w:tc>
        <w:tc>
          <w:tcPr>
            <w:tcW w:w="1965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</w:p>
        </w:tc>
      </w:tr>
      <w:tr w:rsidR="000F7AEC" w:rsidRPr="00A16939">
        <w:trPr>
          <w:trHeight w:val="686"/>
        </w:trPr>
        <w:tc>
          <w:tcPr>
            <w:tcW w:w="870" w:type="dxa"/>
          </w:tcPr>
          <w:p w:rsidR="000F7AEC" w:rsidRPr="00A16939" w:rsidRDefault="000F7AEC" w:rsidP="00A16939">
            <w:pPr>
              <w:spacing w:line="360" w:lineRule="auto"/>
            </w:pPr>
            <w:r w:rsidRPr="00A16939">
              <w:t>3</w:t>
            </w:r>
          </w:p>
        </w:tc>
        <w:tc>
          <w:tcPr>
            <w:tcW w:w="141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命题作文</w:t>
            </w:r>
          </w:p>
        </w:tc>
        <w:tc>
          <w:tcPr>
            <w:tcW w:w="2220" w:type="dxa"/>
          </w:tcPr>
          <w:p w:rsidR="000F7AEC" w:rsidRPr="00A16939" w:rsidRDefault="000F7AEC" w:rsidP="000F7AEC">
            <w:pPr>
              <w:spacing w:line="360" w:lineRule="auto"/>
              <w:ind w:leftChars="50" w:left="31680" w:hangingChars="50" w:firstLine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一篇现代汉语文章，</w:t>
            </w:r>
          </w:p>
          <w:p w:rsidR="000F7AEC" w:rsidRPr="00A16939" w:rsidRDefault="000F7AEC" w:rsidP="000F7AEC">
            <w:pPr>
              <w:spacing w:line="360" w:lineRule="auto"/>
              <w:ind w:leftChars="100" w:left="31680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约</w:t>
            </w:r>
            <w:r w:rsidRPr="00A16939">
              <w:t>800</w:t>
            </w:r>
            <w:r w:rsidRPr="00A16939">
              <w:rPr>
                <w:rFonts w:cs="宋体" w:hint="eastAsia"/>
              </w:rPr>
              <w:t>个汉字</w:t>
            </w:r>
          </w:p>
        </w:tc>
        <w:tc>
          <w:tcPr>
            <w:tcW w:w="1830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  <w:r w:rsidRPr="00A16939">
              <w:t>60</w:t>
            </w:r>
          </w:p>
        </w:tc>
        <w:tc>
          <w:tcPr>
            <w:tcW w:w="1965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</w:p>
        </w:tc>
      </w:tr>
      <w:tr w:rsidR="000F7AEC" w:rsidRPr="00A16939">
        <w:trPr>
          <w:trHeight w:val="568"/>
        </w:trPr>
        <w:tc>
          <w:tcPr>
            <w:tcW w:w="87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</w:rPr>
            </w:pPr>
            <w:r w:rsidRPr="00A16939">
              <w:rPr>
                <w:rFonts w:cs="宋体" w:hint="eastAsia"/>
              </w:rPr>
              <w:t>共计</w:t>
            </w:r>
          </w:p>
        </w:tc>
        <w:tc>
          <w:tcPr>
            <w:tcW w:w="141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220" w:type="dxa"/>
          </w:tcPr>
          <w:p w:rsidR="000F7AEC" w:rsidRPr="00A16939" w:rsidRDefault="000F7AEC" w:rsidP="00A16939">
            <w:pPr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830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  <w:r w:rsidRPr="00A16939">
              <w:t>150</w:t>
            </w:r>
          </w:p>
        </w:tc>
        <w:tc>
          <w:tcPr>
            <w:tcW w:w="1965" w:type="dxa"/>
          </w:tcPr>
          <w:p w:rsidR="000F7AEC" w:rsidRPr="00A16939" w:rsidRDefault="000F7AEC" w:rsidP="000F7AEC">
            <w:pPr>
              <w:spacing w:line="360" w:lineRule="auto"/>
              <w:ind w:firstLineChars="300" w:firstLine="31680"/>
            </w:pPr>
            <w:r w:rsidRPr="00A16939">
              <w:t>180</w:t>
            </w:r>
            <w:bookmarkStart w:id="0" w:name="_GoBack"/>
            <w:bookmarkEnd w:id="0"/>
          </w:p>
        </w:tc>
      </w:tr>
    </w:tbl>
    <w:p w:rsidR="000F7AEC" w:rsidRPr="00DE0C49" w:rsidRDefault="000F7AEC" w:rsidP="00265B2D">
      <w:pPr>
        <w:spacing w:line="360" w:lineRule="auto"/>
        <w:rPr>
          <w:rFonts w:cs="Times New Roman"/>
          <w:b/>
          <w:bCs/>
        </w:rPr>
      </w:pPr>
    </w:p>
    <w:sectPr w:rsidR="000F7AEC" w:rsidRPr="00DE0C49" w:rsidSect="008D0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EC" w:rsidRDefault="000F7AEC" w:rsidP="00265B2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7AEC" w:rsidRDefault="000F7AEC" w:rsidP="00265B2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EC" w:rsidRDefault="000F7AEC" w:rsidP="00265B2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7AEC" w:rsidRDefault="000F7AEC" w:rsidP="00265B2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1B86"/>
    <w:multiLevelType w:val="hybridMultilevel"/>
    <w:tmpl w:val="3DBE1FF0"/>
    <w:lvl w:ilvl="0" w:tplc="63845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F407D4"/>
    <w:multiLevelType w:val="hybridMultilevel"/>
    <w:tmpl w:val="51709042"/>
    <w:lvl w:ilvl="0" w:tplc="CA444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8F05D9"/>
    <w:multiLevelType w:val="hybridMultilevel"/>
    <w:tmpl w:val="3BB27F4A"/>
    <w:lvl w:ilvl="0" w:tplc="0AE2E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C41B89"/>
    <w:multiLevelType w:val="hybridMultilevel"/>
    <w:tmpl w:val="3116885A"/>
    <w:lvl w:ilvl="0" w:tplc="0D6AFD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BD1010"/>
    <w:multiLevelType w:val="hybridMultilevel"/>
    <w:tmpl w:val="E6003E40"/>
    <w:lvl w:ilvl="0" w:tplc="8404F9BC">
      <w:start w:val="1"/>
      <w:numFmt w:val="japaneseCounting"/>
      <w:lvlText w:val="%1、"/>
      <w:lvlJc w:val="left"/>
      <w:pPr>
        <w:ind w:left="420" w:hanging="4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0EE"/>
    <w:rsid w:val="000F7AEC"/>
    <w:rsid w:val="001B20ED"/>
    <w:rsid w:val="00202640"/>
    <w:rsid w:val="00265B2D"/>
    <w:rsid w:val="00334CB3"/>
    <w:rsid w:val="003913CA"/>
    <w:rsid w:val="003A236D"/>
    <w:rsid w:val="00420E43"/>
    <w:rsid w:val="0046113D"/>
    <w:rsid w:val="004A60EE"/>
    <w:rsid w:val="004B7437"/>
    <w:rsid w:val="00643B8E"/>
    <w:rsid w:val="006E72E8"/>
    <w:rsid w:val="00727831"/>
    <w:rsid w:val="0073579C"/>
    <w:rsid w:val="00794F5E"/>
    <w:rsid w:val="008D04D7"/>
    <w:rsid w:val="00A16939"/>
    <w:rsid w:val="00A30049"/>
    <w:rsid w:val="00A36ED9"/>
    <w:rsid w:val="00B55397"/>
    <w:rsid w:val="00D707B5"/>
    <w:rsid w:val="00DE0C49"/>
    <w:rsid w:val="00E06F7B"/>
    <w:rsid w:val="00E56100"/>
    <w:rsid w:val="00E718C2"/>
    <w:rsid w:val="00EB0B62"/>
    <w:rsid w:val="00F73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4D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60EE"/>
    <w:pPr>
      <w:ind w:firstLineChars="200" w:firstLine="420"/>
    </w:pPr>
  </w:style>
  <w:style w:type="table" w:styleId="TableGrid">
    <w:name w:val="Table Grid"/>
    <w:basedOn w:val="TableNormal"/>
    <w:uiPriority w:val="99"/>
    <w:rsid w:val="004B7437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uiPriority w:val="99"/>
    <w:rsid w:val="004B7437"/>
    <w:rPr>
      <w:rFonts w:cs="Calibri"/>
      <w:color w:val="000000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uiPriority w:val="99"/>
    <w:rsid w:val="004B7437"/>
    <w:rPr>
      <w:rFonts w:cs="Calibri"/>
      <w:color w:val="365F91"/>
      <w:kern w:val="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99"/>
    <w:rsid w:val="004B7437"/>
    <w:rPr>
      <w:rFonts w:cs="Calibri"/>
      <w:color w:val="31849B"/>
      <w:kern w:val="0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MediumList21">
    <w:name w:val="Medium List 21"/>
    <w:uiPriority w:val="99"/>
    <w:rsid w:val="004B7437"/>
    <w:rPr>
      <w:rFonts w:ascii="Cambria" w:hAnsi="Cambria" w:cs="Cambria"/>
      <w:color w:val="000000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6">
    <w:name w:val="Medium List 1 Accent 6"/>
    <w:basedOn w:val="TableNormal"/>
    <w:uiPriority w:val="99"/>
    <w:rsid w:val="004B7437"/>
    <w:rPr>
      <w:rFonts w:cs="Calibri"/>
      <w:color w:val="000000"/>
      <w:kern w:val="0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 w:cs="Cambria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paragraph" w:styleId="Header">
    <w:name w:val="header"/>
    <w:basedOn w:val="Normal"/>
    <w:link w:val="HeaderChar"/>
    <w:uiPriority w:val="99"/>
    <w:semiHidden/>
    <w:rsid w:val="00265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5B2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65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5B2D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265B2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65B2D"/>
    <w:rPr>
      <w:rFonts w:ascii="Cambria" w:eastAsia="宋体" w:hAnsi="Cambria" w:cs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137</Words>
  <Characters>781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zl</cp:lastModifiedBy>
  <cp:revision>9</cp:revision>
  <dcterms:created xsi:type="dcterms:W3CDTF">2014-09-19T10:57:00Z</dcterms:created>
  <dcterms:modified xsi:type="dcterms:W3CDTF">2014-10-09T01:58:00Z</dcterms:modified>
</cp:coreProperties>
</file>